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38713" w14:textId="77777777" w:rsidR="00F418FC" w:rsidRDefault="00F418FC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HOLT</w:t>
      </w:r>
      <w:r>
        <w:rPr>
          <w:rFonts w:ascii="Times New Roman" w:hAnsi="Times New Roman" w:cs="Times New Roman"/>
          <w:sz w:val="24"/>
          <w:szCs w:val="24"/>
        </w:rPr>
        <w:t xml:space="preserve">       (fl.1402)</w:t>
      </w:r>
    </w:p>
    <w:p w14:paraId="66E1A3F7" w14:textId="77777777" w:rsidR="00F418FC" w:rsidRDefault="00F418FC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Warwickshire.</w:t>
      </w:r>
    </w:p>
    <w:p w14:paraId="795C202E" w14:textId="77777777" w:rsidR="00F418FC" w:rsidRDefault="00F418FC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4B82AA" w14:textId="77777777" w:rsidR="00F418FC" w:rsidRDefault="00F418FC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E09AA3" w14:textId="77777777" w:rsidR="00F418FC" w:rsidRDefault="00F418FC" w:rsidP="00F418F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Warwickshire the tax of a fifteenth and a tenth granted to the King at the last Parliament.</w:t>
      </w:r>
    </w:p>
    <w:p w14:paraId="709921C0" w14:textId="241FC2FA" w:rsidR="00F418FC" w:rsidRDefault="00F418FC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7FFDF801" w14:textId="77777777" w:rsidR="004441DF" w:rsidRDefault="004441DF" w:rsidP="004441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4D2040F6" w14:textId="77777777" w:rsidR="004441DF" w:rsidRDefault="004441DF" w:rsidP="004441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cities, boroughs and towns and from all secular lords and lay persons having</w:t>
      </w:r>
    </w:p>
    <w:p w14:paraId="69690E48" w14:textId="77777777" w:rsidR="004441DF" w:rsidRDefault="004441DF" w:rsidP="004441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Warwickshire, </w:t>
      </w:r>
    </w:p>
    <w:p w14:paraId="7E55D617" w14:textId="77777777" w:rsidR="004441DF" w:rsidRDefault="004441DF" w:rsidP="004441D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except ecclesiastical persons, the two fifteenths and two tenths granted to the King at the last Parliament.   (C.F.R. 1399-1405 p.284)</w:t>
      </w:r>
    </w:p>
    <w:p w14:paraId="7187C0D7" w14:textId="77777777" w:rsidR="004441DF" w:rsidRDefault="004441DF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B0A7FB" w14:textId="77777777" w:rsidR="00F418FC" w:rsidRDefault="00F418FC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90AF2" w14:textId="77777777" w:rsidR="00F418FC" w:rsidRDefault="00F418FC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95B9AE" w14:textId="5D22717D" w:rsidR="00F418FC" w:rsidRDefault="00F418FC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p w14:paraId="0D68A626" w14:textId="40E1DFDE" w:rsidR="004441DF" w:rsidRDefault="004441DF" w:rsidP="00F41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2022</w:t>
      </w:r>
    </w:p>
    <w:p w14:paraId="214665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80275" w14:textId="77777777" w:rsidR="00A1726C" w:rsidRDefault="00A1726C" w:rsidP="009139A6">
      <w:r>
        <w:separator/>
      </w:r>
    </w:p>
  </w:endnote>
  <w:endnote w:type="continuationSeparator" w:id="0">
    <w:p w14:paraId="147B86CA" w14:textId="77777777" w:rsidR="00A1726C" w:rsidRDefault="00A172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468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76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28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A63F0" w14:textId="77777777" w:rsidR="00A1726C" w:rsidRDefault="00A1726C" w:rsidP="009139A6">
      <w:r>
        <w:separator/>
      </w:r>
    </w:p>
  </w:footnote>
  <w:footnote w:type="continuationSeparator" w:id="0">
    <w:p w14:paraId="4B2CDF7E" w14:textId="77777777" w:rsidR="00A1726C" w:rsidRDefault="00A172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B95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313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428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8FC"/>
    <w:rsid w:val="000666E0"/>
    <w:rsid w:val="002510B7"/>
    <w:rsid w:val="004441DF"/>
    <w:rsid w:val="005C130B"/>
    <w:rsid w:val="00826F5C"/>
    <w:rsid w:val="009139A6"/>
    <w:rsid w:val="009448BB"/>
    <w:rsid w:val="00A1726C"/>
    <w:rsid w:val="00A3176C"/>
    <w:rsid w:val="00AE65F8"/>
    <w:rsid w:val="00BA00AB"/>
    <w:rsid w:val="00CB4ED9"/>
    <w:rsid w:val="00EB3209"/>
    <w:rsid w:val="00F418F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51A2B"/>
  <w15:chartTrackingRefBased/>
  <w15:docId w15:val="{A8BB7EC2-24FE-4897-8C10-66D91578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2021-06-10T10:09:00Z</dcterms:created>
  <dcterms:modified xsi:type="dcterms:W3CDTF">2022-01-27T08:08:00Z</dcterms:modified>
</cp:coreProperties>
</file>